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8E4E" w14:textId="48984B6D" w:rsidR="00DE71DB" w:rsidRDefault="00DE71DB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</w:p>
    <w:p w14:paraId="2BD4C52F" w14:textId="337E7FCF" w:rsidR="00DE71DB" w:rsidRPr="00DE71DB" w:rsidRDefault="006A2F7B" w:rsidP="00DE71DB">
      <w:pPr>
        <w:rPr>
          <w:lang w:eastAsia="pl-PL"/>
        </w:rPr>
      </w:pPr>
      <w:r>
        <w:rPr>
          <w:rFonts w:cs="Calibri"/>
          <w:b/>
          <w:noProof/>
        </w:rPr>
        <w:drawing>
          <wp:inline distT="0" distB="0" distL="0" distR="0" wp14:anchorId="103C5D45" wp14:editId="4AA19283">
            <wp:extent cx="6085205" cy="478790"/>
            <wp:effectExtent l="0" t="0" r="0" b="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E46DF" w14:textId="64897F15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DE71DB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45B109A9" w14:textId="77777777" w:rsidTr="00467CA2">
        <w:tc>
          <w:tcPr>
            <w:tcW w:w="2800" w:type="dxa"/>
          </w:tcPr>
          <w:p w14:paraId="5B71C5BB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6BB8647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31B287C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ECFCF4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000F60EE" w14:textId="77777777" w:rsidTr="00467CA2">
        <w:tc>
          <w:tcPr>
            <w:tcW w:w="2800" w:type="dxa"/>
          </w:tcPr>
          <w:p w14:paraId="33CC7D40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6EDC67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AE357E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EB06493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90631F2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02D8F950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B7068E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61833D71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8E11CB2" w14:textId="3F9F3A53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977372" w:rsidRPr="00977372">
        <w:rPr>
          <w:rFonts w:ascii="Arial" w:hAnsi="Arial" w:cs="Arial"/>
          <w:sz w:val="24"/>
          <w:szCs w:val="24"/>
        </w:rPr>
        <w:t>(t.j. Dz. U. z 2024 r. poz. 1320 z p</w:t>
      </w:r>
      <w:r w:rsidR="006957B3">
        <w:rPr>
          <w:rFonts w:ascii="Arial" w:hAnsi="Arial" w:cs="Arial"/>
          <w:sz w:val="24"/>
          <w:szCs w:val="24"/>
        </w:rPr>
        <w:t>óźn.</w:t>
      </w:r>
      <w:r w:rsidR="00977372" w:rsidRPr="00977372">
        <w:rPr>
          <w:rFonts w:ascii="Arial" w:hAnsi="Arial" w:cs="Arial"/>
          <w:sz w:val="24"/>
          <w:szCs w:val="24"/>
        </w:rPr>
        <w:t xml:space="preserve">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5EEA47AA" w14:textId="77777777" w:rsidTr="00467CA2">
        <w:tc>
          <w:tcPr>
            <w:tcW w:w="2269" w:type="dxa"/>
          </w:tcPr>
          <w:p w14:paraId="4F16C011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6D33022" w14:textId="77777777" w:rsidR="00D520D3" w:rsidRPr="00A2540E" w:rsidRDefault="00977372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773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Modernizacja pałacowego parku w Grojcu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77372" w:rsidRPr="00A2540E" w14:paraId="785386C6" w14:textId="77777777" w:rsidTr="00065465">
        <w:tc>
          <w:tcPr>
            <w:tcW w:w="2269" w:type="dxa"/>
          </w:tcPr>
          <w:p w14:paraId="5CCC3141" w14:textId="77777777" w:rsidR="00977372" w:rsidRPr="00A2540E" w:rsidRDefault="00977372" w:rsidP="0006546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08A650E" w14:textId="77777777" w:rsidR="00977372" w:rsidRPr="00A2540E" w:rsidRDefault="00977372" w:rsidP="0006546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773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WI.2712.11.2026</w:t>
            </w:r>
          </w:p>
        </w:tc>
      </w:tr>
    </w:tbl>
    <w:p w14:paraId="37665F14" w14:textId="77777777" w:rsidR="00DC652A" w:rsidRPr="00053927" w:rsidRDefault="00977372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6D5A538F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3D449839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0B90A58A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2B6903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676875AC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D7742AB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53456546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84B0F63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629A2473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E7547A9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44B1037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4EB9BE15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sposób wykorzystania udostępnionych przeze mnie zasobów przy wykonywaniu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zamówienia publicznego będzie następujący:</w:t>
      </w:r>
    </w:p>
    <w:p w14:paraId="46BE1CFF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066B35A9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59F651C2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9AB769C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21F23789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78364350" w14:textId="77777777" w:rsidTr="00467CA2">
        <w:tc>
          <w:tcPr>
            <w:tcW w:w="2660" w:type="dxa"/>
          </w:tcPr>
          <w:p w14:paraId="644935B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79EC17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070C21A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0D3516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5E70D8D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BFF9CFB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77372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54C1571C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3F6E" w14:textId="77777777" w:rsidR="00D3264A" w:rsidRDefault="00D3264A" w:rsidP="00025386">
      <w:pPr>
        <w:spacing w:after="0" w:line="240" w:lineRule="auto"/>
      </w:pPr>
      <w:r>
        <w:separator/>
      </w:r>
    </w:p>
  </w:endnote>
  <w:endnote w:type="continuationSeparator" w:id="0">
    <w:p w14:paraId="152748CD" w14:textId="77777777" w:rsidR="00D3264A" w:rsidRDefault="00D3264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27FB" w14:textId="77777777" w:rsidR="00977372" w:rsidRDefault="00977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8030E" w14:textId="47F8605F" w:rsidR="00025386" w:rsidRDefault="006A2F7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9AE035D" wp14:editId="13B954D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09717D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FCA17A4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6F9A340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2B409" w14:textId="77777777" w:rsidR="00977372" w:rsidRDefault="0097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436B7" w14:textId="77777777" w:rsidR="00D3264A" w:rsidRDefault="00D3264A" w:rsidP="00025386">
      <w:pPr>
        <w:spacing w:after="0" w:line="240" w:lineRule="auto"/>
      </w:pPr>
      <w:r>
        <w:separator/>
      </w:r>
    </w:p>
  </w:footnote>
  <w:footnote w:type="continuationSeparator" w:id="0">
    <w:p w14:paraId="249B423B" w14:textId="77777777" w:rsidR="00D3264A" w:rsidRDefault="00D3264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AFDF" w14:textId="77777777" w:rsidR="00977372" w:rsidRDefault="00977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8011" w14:textId="77777777" w:rsidR="00977372" w:rsidRDefault="009773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BE1D" w14:textId="77777777" w:rsidR="00977372" w:rsidRDefault="009773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447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81F"/>
    <w:rsid w:val="00025386"/>
    <w:rsid w:val="000423B9"/>
    <w:rsid w:val="00053927"/>
    <w:rsid w:val="00066C44"/>
    <w:rsid w:val="00071D4C"/>
    <w:rsid w:val="00084786"/>
    <w:rsid w:val="000D21E1"/>
    <w:rsid w:val="0016158F"/>
    <w:rsid w:val="001C2314"/>
    <w:rsid w:val="00213980"/>
    <w:rsid w:val="002A081F"/>
    <w:rsid w:val="00301AAB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6957B3"/>
    <w:rsid w:val="006A2F7B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977372"/>
    <w:rsid w:val="009819DA"/>
    <w:rsid w:val="00A56A6F"/>
    <w:rsid w:val="00A87380"/>
    <w:rsid w:val="00AA6899"/>
    <w:rsid w:val="00AF4E90"/>
    <w:rsid w:val="00AF7375"/>
    <w:rsid w:val="00B62AD0"/>
    <w:rsid w:val="00B77707"/>
    <w:rsid w:val="00BE3BCE"/>
    <w:rsid w:val="00CB29AC"/>
    <w:rsid w:val="00D3264A"/>
    <w:rsid w:val="00D520D3"/>
    <w:rsid w:val="00D55FC4"/>
    <w:rsid w:val="00D9320D"/>
    <w:rsid w:val="00DC4842"/>
    <w:rsid w:val="00DC587A"/>
    <w:rsid w:val="00DC652A"/>
    <w:rsid w:val="00DE3B21"/>
    <w:rsid w:val="00DE71DB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0ED59"/>
  <w15:chartTrackingRefBased/>
  <w15:docId w15:val="{0DDCCB93-3FED-4E63-A60B-4565732A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dcterms:created xsi:type="dcterms:W3CDTF">2026-04-21T07:39:00Z</dcterms:created>
  <dcterms:modified xsi:type="dcterms:W3CDTF">2026-04-21T07:39:00Z</dcterms:modified>
</cp:coreProperties>
</file>